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ED2C07" w14:textId="77777777" w:rsidR="00D443D5" w:rsidRDefault="00D443D5" w:rsidP="001071BD">
      <w:pPr>
        <w:tabs>
          <w:tab w:val="left" w:pos="993"/>
          <w:tab w:val="left" w:pos="1134"/>
        </w:tabs>
        <w:rPr>
          <w:rFonts w:cs="Arial"/>
        </w:rPr>
      </w:pPr>
    </w:p>
    <w:p w14:paraId="15803A36" w14:textId="6C8831B2" w:rsidR="001071BD" w:rsidRDefault="001071BD" w:rsidP="001071BD">
      <w:pPr>
        <w:tabs>
          <w:tab w:val="left" w:pos="993"/>
          <w:tab w:val="left" w:pos="1134"/>
        </w:tabs>
        <w:rPr>
          <w:rFonts w:cs="Arial"/>
        </w:rPr>
      </w:pPr>
      <w:r w:rsidRPr="0054706A">
        <w:rPr>
          <w:rFonts w:cs="Arial"/>
        </w:rPr>
        <w:t>Številka</w:t>
      </w:r>
      <w:r w:rsidR="0054706A" w:rsidRPr="0054706A">
        <w:rPr>
          <w:rFonts w:cs="Arial"/>
        </w:rPr>
        <w:t>:</w:t>
      </w:r>
      <w:r w:rsidR="00B85752">
        <w:rPr>
          <w:rFonts w:cs="Arial"/>
        </w:rPr>
        <w:t xml:space="preserve"> 4301-00</w:t>
      </w:r>
      <w:r w:rsidR="00D21F60">
        <w:rPr>
          <w:rFonts w:cs="Arial"/>
        </w:rPr>
        <w:t>39</w:t>
      </w:r>
      <w:r w:rsidR="00B85752">
        <w:rPr>
          <w:rFonts w:cs="Arial"/>
        </w:rPr>
        <w:t>/202</w:t>
      </w:r>
      <w:r w:rsidR="00FB1985">
        <w:rPr>
          <w:rFonts w:cs="Arial"/>
        </w:rPr>
        <w:t>3</w:t>
      </w:r>
    </w:p>
    <w:p w14:paraId="794B08ED" w14:textId="4BF4E1AA" w:rsidR="00A8565C" w:rsidRPr="00A8565C" w:rsidRDefault="00766B5E" w:rsidP="001071BD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</w:t>
      </w:r>
      <w:r w:rsidR="00E214E9">
        <w:rPr>
          <w:rFonts w:cs="Arial"/>
        </w:rPr>
        <w:t xml:space="preserve"> BR</w:t>
      </w:r>
      <w:r>
        <w:rPr>
          <w:rFonts w:cs="Arial"/>
        </w:rPr>
        <w:t>:</w:t>
      </w:r>
      <w:r w:rsidR="00FD4AFF">
        <w:rPr>
          <w:rFonts w:cs="Arial"/>
        </w:rPr>
        <w:t xml:space="preserve"> 202</w:t>
      </w:r>
      <w:r w:rsidR="00FB1985">
        <w:rPr>
          <w:rFonts w:cs="Arial"/>
        </w:rPr>
        <w:t>3</w:t>
      </w:r>
      <w:r w:rsidR="00FD4AFF">
        <w:rPr>
          <w:rFonts w:cs="Arial"/>
        </w:rPr>
        <w:t>-</w:t>
      </w:r>
      <w:r w:rsidR="00A8565C">
        <w:rPr>
          <w:rFonts w:cs="Arial"/>
        </w:rPr>
        <w:t>2</w:t>
      </w:r>
      <w:r w:rsidR="00D21F60">
        <w:rPr>
          <w:rFonts w:cs="Arial"/>
        </w:rPr>
        <w:t>71</w:t>
      </w:r>
      <w:bookmarkStart w:id="0" w:name="_GoBack"/>
      <w:bookmarkEnd w:id="0"/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3EECA30" w14:textId="6EB21A4B" w:rsidR="00C374E4" w:rsidRPr="002A186B" w:rsidRDefault="00C374E4" w:rsidP="00BC2F4D">
      <w:pPr>
        <w:jc w:val="center"/>
        <w:rPr>
          <w:rFonts w:cs="Arial"/>
          <w:b/>
        </w:rPr>
      </w:pPr>
      <w:r w:rsidRPr="002A186B">
        <w:rPr>
          <w:rFonts w:cs="Arial"/>
          <w:b/>
        </w:rPr>
        <w:t xml:space="preserve">IZJAVA </w:t>
      </w:r>
      <w:r w:rsidR="00CF5B4E" w:rsidRPr="002A186B">
        <w:rPr>
          <w:rFonts w:cs="Arial"/>
          <w:b/>
        </w:rPr>
        <w:t xml:space="preserve">ZA PRIDOBITEV PODATKOV </w:t>
      </w:r>
      <w:r w:rsidR="0005104B" w:rsidRPr="002A186B">
        <w:rPr>
          <w:rFonts w:cs="Arial"/>
          <w:b/>
        </w:rPr>
        <w:t>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64416F92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36AD09EB" w14:textId="1F9021DF" w:rsidR="00027F8E" w:rsidRDefault="00027F8E" w:rsidP="00F35A6C">
      <w:pPr>
        <w:jc w:val="both"/>
        <w:rPr>
          <w:rFonts w:cs="Arial"/>
        </w:rPr>
      </w:pPr>
    </w:p>
    <w:p w14:paraId="777029DF" w14:textId="77777777" w:rsidR="00E173D5" w:rsidRDefault="00E173D5" w:rsidP="00F35A6C">
      <w:pPr>
        <w:jc w:val="both"/>
        <w:rPr>
          <w:rFonts w:cs="Arial"/>
        </w:rPr>
      </w:pPr>
    </w:p>
    <w:p w14:paraId="2762541D" w14:textId="6D0370B0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>Dunajska cesta 106, 1000 Ljubljana, da lahko za namene objavljenega javnega naročila na portalu javnih naročil 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5E8AE5B3" w:rsid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18BF8984" w14:textId="108D38ED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>Ta obrazec je sestavni del in priloga ponudbe.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3DA244" w14:textId="77777777" w:rsidR="008B7A02" w:rsidRDefault="008B7A02">
      <w:r>
        <w:separator/>
      </w:r>
    </w:p>
  </w:endnote>
  <w:endnote w:type="continuationSeparator" w:id="0">
    <w:p w14:paraId="52BEF66F" w14:textId="77777777" w:rsidR="008B7A02" w:rsidRDefault="008B7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662EBB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788B139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B75D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B75D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89B8E7" w14:textId="77777777" w:rsidR="008B7A02" w:rsidRDefault="008B7A02">
      <w:r>
        <w:separator/>
      </w:r>
    </w:p>
  </w:footnote>
  <w:footnote w:type="continuationSeparator" w:id="0">
    <w:p w14:paraId="720CF33A" w14:textId="77777777" w:rsidR="008B7A02" w:rsidRDefault="008B7A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FB1985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FB1985" w:rsidRPr="00A1445A" w14:paraId="55D6A11C" w14:textId="77777777" w:rsidTr="00FB1985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21184D9E" w:rsidR="00FB1985" w:rsidRPr="00B84F6D" w:rsidRDefault="00FB1985" w:rsidP="00FB198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66A83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FB1985" w:rsidRPr="00A1445A" w:rsidRDefault="00FB1985" w:rsidP="00FB1985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11C23D9E" w:rsidR="00FB1985" w:rsidRPr="008E7AB1" w:rsidRDefault="00FB1985" w:rsidP="00FB1985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</w:t>
          </w:r>
          <w:r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104B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B079E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186B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077F7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B75D3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66B5E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82006"/>
    <w:rsid w:val="00895F3B"/>
    <w:rsid w:val="008A0761"/>
    <w:rsid w:val="008A2A3F"/>
    <w:rsid w:val="008A757F"/>
    <w:rsid w:val="008B25C9"/>
    <w:rsid w:val="008B7A02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2409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42A5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7325"/>
    <w:rsid w:val="00A75802"/>
    <w:rsid w:val="00A83E62"/>
    <w:rsid w:val="00A8565C"/>
    <w:rsid w:val="00A92149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4F6D"/>
    <w:rsid w:val="00B85752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CF5B4E"/>
    <w:rsid w:val="00D05C1E"/>
    <w:rsid w:val="00D06278"/>
    <w:rsid w:val="00D168E7"/>
    <w:rsid w:val="00D21F60"/>
    <w:rsid w:val="00D2343D"/>
    <w:rsid w:val="00D278D4"/>
    <w:rsid w:val="00D443D5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173D5"/>
    <w:rsid w:val="00E214E9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5882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1985"/>
    <w:rsid w:val="00FB4D34"/>
    <w:rsid w:val="00FC4EB7"/>
    <w:rsid w:val="00FC6CF0"/>
    <w:rsid w:val="00FD0B70"/>
    <w:rsid w:val="00FD4AFF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7A2D0BE4A4AC4BA56DC329A6432E7F" ma:contentTypeVersion="12" ma:contentTypeDescription="Ustvari nov dokument." ma:contentTypeScope="" ma:versionID="461359e9e0d1eedaa3178041b53b8ab6">
  <xsd:schema xmlns:xsd="http://www.w3.org/2001/XMLSchema" xmlns:xs="http://www.w3.org/2001/XMLSchema" xmlns:p="http://schemas.microsoft.com/office/2006/metadata/properties" xmlns:ns2="ba71b4f2-3489-430b-a582-ca3f60230a1a" xmlns:ns3="6a4cc071-bd85-44c5-acc7-68a9b922d49c" targetNamespace="http://schemas.microsoft.com/office/2006/metadata/properties" ma:root="true" ma:fieldsID="dc1ab2a9badeed5eba9eff1dc3b6b24f" ns2:_="" ns3:_="">
    <xsd:import namespace="ba71b4f2-3489-430b-a582-ca3f60230a1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MediaServiceMetadata" minOccurs="0"/>
                <xsd:element ref="ns2:MediaServiceFastMetadata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71b4f2-3489-430b-a582-ca3f60230a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list="UserInfo" ma:SearchPeopleOnly="false" ma:internalName="SharedWithUsers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a71b4f2-3489-430b-a582-ca3f60230a1a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02DB626-D4D5-49E3-BDFC-BB138F20AE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C08573-622D-41A8-B096-2C9A740D00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71b4f2-3489-430b-a582-ca3f60230a1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8AB0C2-B1DD-42E9-B22B-9451D783B766}">
  <ds:schemaRefs>
    <ds:schemaRef ds:uri="6a4cc071-bd85-44c5-acc7-68a9b922d49c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ba71b4f2-3489-430b-a582-ca3f60230a1a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E3F637C-D27F-497F-BE78-9DA1CF87C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33</TotalTime>
  <Pages>1</Pages>
  <Words>99</Words>
  <Characters>873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971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30</cp:revision>
  <cp:lastPrinted>2016-06-20T06:30:00Z</cp:lastPrinted>
  <dcterms:created xsi:type="dcterms:W3CDTF">2018-07-24T11:47:00Z</dcterms:created>
  <dcterms:modified xsi:type="dcterms:W3CDTF">2023-08-21T09:57:00Z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</Properties>
</file>